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33B3F">
        <w:rPr>
          <w:rFonts w:ascii="Times New Roman" w:hAnsi="Times New Roman" w:cs="Times New Roman"/>
          <w:sz w:val="28"/>
          <w:szCs w:val="28"/>
        </w:rPr>
        <w:t>MOD 3, 2019</w:t>
      </w:r>
    </w:p>
    <w:p w:rsidR="00F02A6F" w:rsidRDefault="00033B3F" w:rsidP="00F22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Last Revised:        12/26/18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Course:</w:t>
      </w:r>
      <w:r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>WL131 Flux Cored Arc Welding (F.C.A.W.)</w:t>
      </w:r>
    </w:p>
    <w:p w:rsidR="0024535F" w:rsidRDefault="0024535F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Hours:</w:t>
      </w:r>
      <w:r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>3 Credit Hours</w:t>
      </w:r>
      <w:r w:rsidR="00511266">
        <w:rPr>
          <w:rFonts w:ascii="Times New Roman" w:hAnsi="Times New Roman" w:cs="Times New Roman"/>
          <w:sz w:val="28"/>
          <w:szCs w:val="28"/>
        </w:rPr>
        <w:tab/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Prerequisite:</w:t>
      </w:r>
      <w:r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>WL124</w:t>
      </w:r>
    </w:p>
    <w:p w:rsidR="008D1962" w:rsidRDefault="00F02A6F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Time:</w:t>
      </w:r>
      <w:r>
        <w:rPr>
          <w:rFonts w:ascii="Times New Roman" w:hAnsi="Times New Roman" w:cs="Times New Roman"/>
          <w:sz w:val="28"/>
          <w:szCs w:val="28"/>
        </w:rPr>
        <w:tab/>
      </w:r>
      <w:r w:rsidR="009B3A4F">
        <w:rPr>
          <w:rFonts w:ascii="Times New Roman" w:hAnsi="Times New Roman" w:cs="Times New Roman"/>
          <w:sz w:val="28"/>
          <w:szCs w:val="28"/>
        </w:rPr>
        <w:t>Tuesday Thursday 6:00pm</w:t>
      </w:r>
      <w:bookmarkStart w:id="0" w:name="_GoBack"/>
      <w:bookmarkEnd w:id="0"/>
      <w:r w:rsidR="009B3A4F">
        <w:rPr>
          <w:rFonts w:ascii="Times New Roman" w:hAnsi="Times New Roman" w:cs="Times New Roman"/>
          <w:sz w:val="28"/>
          <w:szCs w:val="28"/>
        </w:rPr>
        <w:t>-9:30pm</w:t>
      </w:r>
    </w:p>
    <w:p w:rsidR="00F02A6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Professor:</w:t>
      </w:r>
      <w:r>
        <w:rPr>
          <w:rFonts w:ascii="Times New Roman" w:hAnsi="Times New Roman" w:cs="Times New Roman"/>
          <w:sz w:val="28"/>
          <w:szCs w:val="28"/>
        </w:rPr>
        <w:tab/>
      </w:r>
      <w:r w:rsidR="00F224DA">
        <w:rPr>
          <w:rFonts w:ascii="Times New Roman" w:hAnsi="Times New Roman" w:cs="Times New Roman"/>
          <w:sz w:val="28"/>
          <w:szCs w:val="28"/>
        </w:rPr>
        <w:t xml:space="preserve">mike </w:t>
      </w:r>
      <w:r w:rsidR="00033B3F">
        <w:rPr>
          <w:rFonts w:ascii="Times New Roman" w:hAnsi="Times New Roman" w:cs="Times New Roman"/>
          <w:sz w:val="28"/>
          <w:szCs w:val="28"/>
        </w:rPr>
        <w:t>Collins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</w:t>
      </w:r>
      <w:r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Default="009D5420" w:rsidP="003750E3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ab/>
      </w:r>
      <w:r w:rsidR="008D1962">
        <w:rPr>
          <w:rFonts w:ascii="Times New Roman" w:hAnsi="Times New Roman" w:cs="Times New Roman"/>
          <w:sz w:val="28"/>
          <w:szCs w:val="28"/>
        </w:rPr>
        <w:t>jcrosby@</w:t>
      </w:r>
      <w:r w:rsidR="00F26FC0">
        <w:rPr>
          <w:rFonts w:ascii="Times New Roman" w:hAnsi="Times New Roman" w:cs="Times New Roman"/>
          <w:sz w:val="28"/>
          <w:szCs w:val="28"/>
        </w:rPr>
        <w:t>Beal</w:t>
      </w:r>
      <w:r w:rsidR="008D1962" w:rsidRPr="008D1962">
        <w:rPr>
          <w:rFonts w:ascii="Times New Roman" w:hAnsi="Times New Roman" w:cs="Times New Roman"/>
          <w:sz w:val="28"/>
          <w:szCs w:val="28"/>
        </w:rPr>
        <w:t>College</w:t>
      </w:r>
      <w:r w:rsidR="008D1962">
        <w:rPr>
          <w:rFonts w:ascii="Times New Roman" w:hAnsi="Times New Roman" w:cs="Times New Roman"/>
          <w:sz w:val="28"/>
          <w:szCs w:val="28"/>
        </w:rPr>
        <w:t>.edu</w:t>
      </w:r>
    </w:p>
    <w:p w:rsidR="009D5420" w:rsidRDefault="009D5420" w:rsidP="003750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>By appointment</w:t>
      </w:r>
      <w:r w:rsidR="003750E3">
        <w:rPr>
          <w:rFonts w:ascii="Times New Roman" w:hAnsi="Times New Roman" w:cs="Times New Roman"/>
          <w:sz w:val="28"/>
          <w:szCs w:val="28"/>
        </w:rPr>
        <w:tab/>
      </w:r>
    </w:p>
    <w:p w:rsidR="009D5420" w:rsidRDefault="00BF3CC4" w:rsidP="00EC6534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Text book:</w:t>
      </w:r>
      <w:r w:rsidR="00EC6534"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511266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F26FC0">
        <w:rPr>
          <w:rFonts w:ascii="Times New Roman" w:hAnsi="Times New Roman" w:cs="Times New Roman"/>
          <w:sz w:val="28"/>
          <w:szCs w:val="28"/>
        </w:rPr>
        <w:t>5</w:t>
      </w:r>
      <w:r w:rsidR="00511266" w:rsidRPr="00A01D7F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511266">
        <w:rPr>
          <w:rFonts w:ascii="Times New Roman" w:hAnsi="Times New Roman" w:cs="Times New Roman"/>
          <w:sz w:val="28"/>
          <w:szCs w:val="28"/>
        </w:rPr>
        <w:t xml:space="preserve"> Edition.  ISBN: </w:t>
      </w:r>
      <w:r w:rsidR="00511266" w:rsidRPr="00A01D7F">
        <w:rPr>
          <w:rFonts w:ascii="Times New Roman" w:hAnsi="Times New Roman" w:cs="Times New Roman"/>
          <w:sz w:val="28"/>
          <w:szCs w:val="28"/>
        </w:rPr>
        <w:t>978-0-8269-2992-1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Course Description:  </w:t>
      </w:r>
      <w:r w:rsidR="00CB038C" w:rsidRPr="00CB038C">
        <w:rPr>
          <w:rFonts w:ascii="Times New Roman" w:hAnsi="Times New Roman" w:cs="Times New Roman"/>
          <w:sz w:val="28"/>
          <w:szCs w:val="28"/>
        </w:rPr>
        <w:t>This course p</w:t>
      </w:r>
      <w:r w:rsidR="00CB038C" w:rsidRPr="00CB038C">
        <w:rPr>
          <w:rFonts w:ascii="Times New Roman" w:hAnsi="Times New Roman" w:cs="Times New Roman"/>
          <w:color w:val="000000"/>
          <w:sz w:val="28"/>
          <w:szCs w:val="28"/>
        </w:rPr>
        <w:t>rovides the student with the opportunity to develop skills using the semi-automatic flux-cored arc welding process. Emphasis on the proper use of semi-automatic equipment, operations, machine adjustments and recognition of weld quality will be introduced. It provides training to develop the manual skills to make quality multi-pa</w:t>
      </w:r>
      <w:r w:rsidR="00CB038C">
        <w:rPr>
          <w:rFonts w:ascii="Times New Roman" w:hAnsi="Times New Roman" w:cs="Times New Roman"/>
          <w:color w:val="000000"/>
          <w:sz w:val="28"/>
          <w:szCs w:val="28"/>
        </w:rPr>
        <w:t>ss wel</w:t>
      </w:r>
      <w:r w:rsidR="00F02A6F">
        <w:rPr>
          <w:rFonts w:ascii="Times New Roman" w:hAnsi="Times New Roman" w:cs="Times New Roman"/>
          <w:color w:val="000000"/>
          <w:sz w:val="28"/>
          <w:szCs w:val="28"/>
        </w:rPr>
        <w:t xml:space="preserve">ds in all positions, on 3/8” and </w:t>
      </w:r>
      <w:r w:rsidR="00CB038C" w:rsidRPr="00CB038C">
        <w:rPr>
          <w:rFonts w:ascii="Times New Roman" w:hAnsi="Times New Roman" w:cs="Times New Roman"/>
          <w:color w:val="000000"/>
          <w:sz w:val="28"/>
          <w:szCs w:val="28"/>
        </w:rPr>
        <w:t>1" thick steel plate.</w:t>
      </w:r>
      <w:r w:rsidR="00CB03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69C1">
        <w:rPr>
          <w:rFonts w:ascii="Times New Roman" w:hAnsi="Times New Roman" w:cs="Times New Roman"/>
          <w:color w:val="000000"/>
          <w:sz w:val="28"/>
          <w:szCs w:val="28"/>
        </w:rPr>
        <w:t>Students will test for their AWS Flux-cored Structural Certification.</w:t>
      </w:r>
      <w:r w:rsidR="00CB038C" w:rsidRPr="00CB038C">
        <w:rPr>
          <w:rFonts w:ascii="Times New Roman" w:hAnsi="Times New Roman" w:cs="Times New Roman"/>
          <w:color w:val="000000"/>
          <w:sz w:val="28"/>
          <w:szCs w:val="28"/>
        </w:rPr>
        <w:t xml:space="preserve">  Prerequisite: WL124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5D76B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Course Objectives:  </w:t>
      </w:r>
      <w:r>
        <w:rPr>
          <w:rFonts w:ascii="Times New Roman" w:hAnsi="Times New Roman" w:cs="Times New Roman"/>
          <w:color w:val="231F20"/>
          <w:sz w:val="28"/>
          <w:szCs w:val="28"/>
        </w:rPr>
        <w:t>Describe proper use of semi-automatic equipment, knowledge of operations, proper equipment adjustments and recognize weld quality; produce quality multi-pass welds in all positions; develop skills to complete structural bend tests in var</w:t>
      </w:r>
      <w:r w:rsidR="003750E3">
        <w:rPr>
          <w:rFonts w:ascii="Times New Roman" w:hAnsi="Times New Roman" w:cs="Times New Roman"/>
          <w:color w:val="231F20"/>
          <w:sz w:val="28"/>
          <w:szCs w:val="28"/>
        </w:rPr>
        <w:t>ious positions; complete AWS Flu</w:t>
      </w:r>
      <w:r>
        <w:rPr>
          <w:rFonts w:ascii="Times New Roman" w:hAnsi="Times New Roman" w:cs="Times New Roman"/>
          <w:color w:val="231F20"/>
          <w:sz w:val="28"/>
          <w:szCs w:val="28"/>
        </w:rPr>
        <w:t>x-cored Structural Certification test.</w:t>
      </w:r>
    </w:p>
    <w:p w:rsidR="000F4831" w:rsidRDefault="000F4831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  <w:r w:rsidR="008D1962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If you are falling behind on your skill level </w:t>
      </w:r>
      <w:r w:rsidR="00F02A6F">
        <w:rPr>
          <w:rFonts w:ascii="Times New Roman" w:hAnsi="Times New Roman" w:cs="Times New Roman"/>
          <w:b/>
          <w:color w:val="231F20"/>
          <w:sz w:val="28"/>
          <w:szCs w:val="28"/>
        </w:rPr>
        <w:t>and need</w:t>
      </w:r>
      <w:r w:rsidR="008D1962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help ask mike or Jesse for help before it is to late!!</w:t>
      </w: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0E3" w:rsidRDefault="000F4831" w:rsidP="003750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50E3" w:rsidRDefault="003750E3" w:rsidP="003750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3750E3" w:rsidRDefault="003750E3" w:rsidP="003750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0F4831" w:rsidRDefault="000F4831" w:rsidP="000F4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Pr="0024535F" w:rsidRDefault="000F4831" w:rsidP="002453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Welding Proficiency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Final</w:t>
      </w:r>
      <w:r>
        <w:rPr>
          <w:rFonts w:ascii="Times New Roman" w:hAnsi="Times New Roman" w:cs="Times New Roman"/>
          <w:b/>
          <w:sz w:val="28"/>
          <w:szCs w:val="28"/>
        </w:rPr>
        <w:tab/>
        <w:t>and Midterm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25%</w:t>
      </w:r>
    </w:p>
    <w:p w:rsidR="00A8697D" w:rsidRDefault="00A8697D" w:rsidP="00A8697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participation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8697D" w:rsidRDefault="00A8697D" w:rsidP="00A8697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Total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(25%) is assigned for class participation that is based upon attendance, attention given during class, willingness to participate in class discussions and the completion and submission of class assignments on time.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Attendance:</w:t>
      </w:r>
      <w:r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Pr="004C69C1" w:rsidRDefault="00033B3F" w:rsidP="00033B3F">
      <w:pPr>
        <w:ind w:firstLine="72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`</w:t>
      </w: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</w:r>
      <w:r w:rsidR="009D5420">
        <w:rPr>
          <w:rFonts w:ascii="Times New Roman" w:hAnsi="Times New Roman" w:cs="Times New Roman"/>
          <w:b/>
          <w:sz w:val="36"/>
          <w:szCs w:val="36"/>
        </w:rPr>
        <w:t>Weekly Course Outline:</w:t>
      </w:r>
    </w:p>
    <w:p w:rsidR="00722397" w:rsidRDefault="000B4ABA" w:rsidP="00722397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1: </w:t>
      </w:r>
      <w:r w:rsidR="00722397">
        <w:rPr>
          <w:rFonts w:ascii="Times New Roman" w:hAnsi="Times New Roman" w:cs="Times New Roman"/>
          <w:sz w:val="28"/>
          <w:szCs w:val="28"/>
        </w:rPr>
        <w:t>Course rules and lab orientation</w:t>
      </w:r>
    </w:p>
    <w:p w:rsidR="00722397" w:rsidRDefault="00722397" w:rsidP="0072239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</w:p>
    <w:p w:rsidR="00B913BA" w:rsidRDefault="00B913BA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Machine setup and</w:t>
      </w:r>
      <w:r w:rsidR="00F02A6F">
        <w:rPr>
          <w:rFonts w:ascii="Times New Roman" w:hAnsi="Times New Roman" w:cs="Times New Roman"/>
          <w:sz w:val="28"/>
          <w:szCs w:val="28"/>
        </w:rPr>
        <w:t xml:space="preserve"> </w:t>
      </w:r>
      <w:r w:rsidR="006670DC">
        <w:rPr>
          <w:rFonts w:ascii="Times New Roman" w:hAnsi="Times New Roman" w:cs="Times New Roman"/>
          <w:sz w:val="28"/>
          <w:szCs w:val="28"/>
        </w:rPr>
        <w:t>3f paddle</w:t>
      </w:r>
      <w:r w:rsidR="00A85308">
        <w:rPr>
          <w:rFonts w:ascii="Times New Roman" w:hAnsi="Times New Roman" w:cs="Times New Roman"/>
          <w:sz w:val="28"/>
          <w:szCs w:val="28"/>
        </w:rPr>
        <w:t xml:space="preserve"> wheel 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22397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2: </w:t>
      </w:r>
    </w:p>
    <w:p w:rsidR="004C0FA2" w:rsidRPr="004C0FA2" w:rsidRDefault="004C0FA2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Lecture:</w:t>
      </w:r>
      <w:r>
        <w:rPr>
          <w:rFonts w:ascii="Times New Roman" w:hAnsi="Times New Roman" w:cs="Times New Roman"/>
          <w:sz w:val="28"/>
          <w:szCs w:val="28"/>
        </w:rPr>
        <w:t xml:space="preserve">  Shielding Gases and Regulation Equipment</w:t>
      </w:r>
    </w:p>
    <w:p w:rsidR="005D76B0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Lab: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3DAF">
        <w:rPr>
          <w:rFonts w:ascii="Times New Roman" w:hAnsi="Times New Roman" w:cs="Times New Roman"/>
          <w:sz w:val="28"/>
          <w:szCs w:val="28"/>
        </w:rPr>
        <w:t>develop the necessary skills to perform 3g and 4g bend test on 3/8” plate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3:</w:t>
      </w:r>
    </w:p>
    <w:p w:rsidR="00F02A6F" w:rsidRPr="00A8697D" w:rsidRDefault="00F02A6F" w:rsidP="00F02A6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C0FA2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Lecture: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97D">
        <w:rPr>
          <w:rFonts w:ascii="Times New Roman" w:hAnsi="Times New Roman" w:cs="Times New Roman"/>
          <w:sz w:val="28"/>
          <w:szCs w:val="28"/>
        </w:rPr>
        <w:t xml:space="preserve">how to identify FCAW </w:t>
      </w:r>
      <w:r>
        <w:rPr>
          <w:rFonts w:ascii="Times New Roman" w:hAnsi="Times New Roman" w:cs="Times New Roman"/>
          <w:sz w:val="28"/>
          <w:szCs w:val="28"/>
        </w:rPr>
        <w:t xml:space="preserve"> Filler Material</w:t>
      </w:r>
    </w:p>
    <w:p w:rsidR="005D76B0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Lab: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70DC">
        <w:rPr>
          <w:rFonts w:ascii="Times New Roman" w:hAnsi="Times New Roman" w:cs="Times New Roman"/>
          <w:sz w:val="28"/>
          <w:szCs w:val="28"/>
        </w:rPr>
        <w:t>finish 4f paddle wheel and start 3g bend test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9D5420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4:</w:t>
      </w:r>
    </w:p>
    <w:p w:rsidR="004C69C1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Lab</w:t>
      </w:r>
      <w:r w:rsidR="006670DC" w:rsidRPr="00A8697D">
        <w:rPr>
          <w:rFonts w:ascii="Times New Roman" w:hAnsi="Times New Roman" w:cs="Times New Roman"/>
          <w:b/>
          <w:sz w:val="28"/>
          <w:szCs w:val="28"/>
        </w:rPr>
        <w:t>:</w:t>
      </w:r>
      <w:r w:rsidR="006670DC">
        <w:rPr>
          <w:rFonts w:ascii="Times New Roman" w:hAnsi="Times New Roman" w:cs="Times New Roman"/>
          <w:sz w:val="28"/>
          <w:szCs w:val="28"/>
        </w:rPr>
        <w:t xml:space="preserve">  Develop the necessary skills to perform a 3g and 4g bend test on 3/8” plate</w:t>
      </w:r>
    </w:p>
    <w:p w:rsidR="00EA2926" w:rsidRDefault="00EA292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Midterm Exam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02A6F" w:rsidRPr="004C0FA2" w:rsidRDefault="009D5420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5:</w:t>
      </w:r>
    </w:p>
    <w:p w:rsidR="004C0FA2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Lecture:</w:t>
      </w:r>
      <w:r>
        <w:rPr>
          <w:rFonts w:ascii="Times New Roman" w:hAnsi="Times New Roman" w:cs="Times New Roman"/>
          <w:sz w:val="28"/>
          <w:szCs w:val="28"/>
        </w:rPr>
        <w:t xml:space="preserve">  Inspection, Defects, and Corrective Action</w:t>
      </w:r>
    </w:p>
    <w:p w:rsidR="004C69C1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Lab:  </w:t>
      </w:r>
      <w:r w:rsidR="004C69C1">
        <w:rPr>
          <w:rFonts w:ascii="Times New Roman" w:hAnsi="Times New Roman" w:cs="Times New Roman"/>
          <w:sz w:val="28"/>
          <w:szCs w:val="28"/>
        </w:rPr>
        <w:t>Develop the necessar</w:t>
      </w:r>
      <w:r w:rsidR="00A85308">
        <w:rPr>
          <w:rFonts w:ascii="Times New Roman" w:hAnsi="Times New Roman" w:cs="Times New Roman"/>
          <w:sz w:val="28"/>
          <w:szCs w:val="28"/>
        </w:rPr>
        <w:t>y skills to perform a 3g</w:t>
      </w:r>
      <w:r w:rsidR="006670DC">
        <w:rPr>
          <w:rFonts w:ascii="Times New Roman" w:hAnsi="Times New Roman" w:cs="Times New Roman"/>
          <w:sz w:val="28"/>
          <w:szCs w:val="28"/>
        </w:rPr>
        <w:t xml:space="preserve"> and 4g</w:t>
      </w:r>
      <w:r w:rsidR="004C69C1">
        <w:rPr>
          <w:rFonts w:ascii="Times New Roman" w:hAnsi="Times New Roman" w:cs="Times New Roman"/>
          <w:sz w:val="28"/>
          <w:szCs w:val="28"/>
        </w:rPr>
        <w:t xml:space="preserve"> bend test on 3/8” plate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6:</w:t>
      </w:r>
    </w:p>
    <w:p w:rsidR="00A8697D" w:rsidRDefault="006670DC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</w:t>
      </w:r>
      <w:r w:rsidR="004C0FA2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:  Develop the necessary skills to perform a 3g and 4g bend test on 3/8” plate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7:</w:t>
      </w:r>
    </w:p>
    <w:p w:rsidR="004C69C1" w:rsidRDefault="006670DC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670DC">
        <w:rPr>
          <w:rFonts w:ascii="Times New Roman" w:hAnsi="Times New Roman" w:cs="Times New Roman"/>
          <w:b/>
          <w:sz w:val="28"/>
          <w:szCs w:val="28"/>
        </w:rPr>
        <w:t>Lab: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69C1">
        <w:rPr>
          <w:rFonts w:ascii="Times New Roman" w:hAnsi="Times New Roman" w:cs="Times New Roman"/>
          <w:sz w:val="28"/>
          <w:szCs w:val="28"/>
        </w:rPr>
        <w:t>Develop the necessa</w:t>
      </w:r>
      <w:r w:rsidR="00A85308">
        <w:rPr>
          <w:rFonts w:ascii="Times New Roman" w:hAnsi="Times New Roman" w:cs="Times New Roman"/>
          <w:sz w:val="28"/>
          <w:szCs w:val="28"/>
        </w:rPr>
        <w:t xml:space="preserve">ry skills to perform 3g and 4g </w:t>
      </w:r>
      <w:r w:rsidR="004C69C1">
        <w:rPr>
          <w:rFonts w:ascii="Times New Roman" w:hAnsi="Times New Roman" w:cs="Times New Roman"/>
          <w:sz w:val="28"/>
          <w:szCs w:val="28"/>
        </w:rPr>
        <w:t xml:space="preserve"> bend test on 3/8” plate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EA292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8:</w:t>
      </w:r>
    </w:p>
    <w:p w:rsidR="00F02A6F" w:rsidRDefault="00F02A6F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C69C1" w:rsidRDefault="00EC6534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 xml:space="preserve">Final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9C1">
        <w:rPr>
          <w:rFonts w:ascii="Times New Roman" w:hAnsi="Times New Roman" w:cs="Times New Roman"/>
          <w:sz w:val="28"/>
          <w:szCs w:val="28"/>
        </w:rPr>
        <w:t>Structu</w:t>
      </w:r>
      <w:r>
        <w:rPr>
          <w:rFonts w:ascii="Times New Roman" w:hAnsi="Times New Roman" w:cs="Times New Roman"/>
          <w:sz w:val="28"/>
          <w:szCs w:val="28"/>
        </w:rPr>
        <w:t>ral bend test, 3G and 4G</w:t>
      </w:r>
    </w:p>
    <w:p w:rsidR="004C69C1" w:rsidRDefault="00EA292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AWS Flu</w:t>
      </w:r>
      <w:r w:rsidR="004C69C1">
        <w:rPr>
          <w:rFonts w:ascii="Times New Roman" w:hAnsi="Times New Roman" w:cs="Times New Roman"/>
          <w:sz w:val="28"/>
          <w:szCs w:val="28"/>
        </w:rPr>
        <w:t>x-cored Structural Certification Test</w:t>
      </w: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F3CC4" w:rsidRDefault="00BF3CC4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CC4" w:rsidRDefault="00BF3CC4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AC7006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AC7006" w:rsidRPr="00AC7006" w:rsidRDefault="00AC7006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Due </w:t>
      </w:r>
      <w:r w:rsidR="00033B3F">
        <w:rPr>
          <w:rFonts w:ascii="Times New Roman" w:hAnsi="Times New Roman" w:cs="Times New Roman"/>
          <w:b/>
          <w:sz w:val="28"/>
          <w:szCs w:val="28"/>
        </w:rPr>
        <w:t>1/8/19</w:t>
      </w:r>
      <w:r>
        <w:rPr>
          <w:rFonts w:ascii="Times New Roman" w:hAnsi="Times New Roman" w:cs="Times New Roman"/>
          <w:b/>
          <w:sz w:val="28"/>
          <w:szCs w:val="28"/>
        </w:rPr>
        <w:t xml:space="preserve"> Assignment 1: </w:t>
      </w:r>
      <w:r w:rsidR="00BF3CC4">
        <w:rPr>
          <w:rFonts w:ascii="Times New Roman" w:hAnsi="Times New Roman" w:cs="Times New Roman"/>
          <w:sz w:val="28"/>
          <w:szCs w:val="28"/>
        </w:rPr>
        <w:t>write a one page paper over topics discussed in class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006" w:rsidRDefault="00AC7006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1/15/19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 w:rsidRPr="00D43F00">
        <w:rPr>
          <w:rFonts w:ascii="Times New Roman" w:hAnsi="Times New Roman" w:cs="Times New Roman"/>
          <w:b/>
          <w:sz w:val="28"/>
          <w:szCs w:val="28"/>
        </w:rPr>
        <w:t>Assignment 2</w:t>
      </w:r>
      <w:r w:rsidR="00AC7006">
        <w:rPr>
          <w:rFonts w:ascii="Times New Roman" w:hAnsi="Times New Roman" w:cs="Times New Roman"/>
          <w:sz w:val="28"/>
          <w:szCs w:val="28"/>
        </w:rPr>
        <w:t xml:space="preserve">: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one page paper over the differences in ac,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dc,dcep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dcen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, cc and cv as it pertains to welding </w:t>
      </w:r>
    </w:p>
    <w:p w:rsidR="00BF3CC4" w:rsidRDefault="00BF3CC4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1/22/19</w:t>
      </w:r>
      <w:r w:rsidR="00F22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Assignment 3: :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one page paper over how to identify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fcaw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 electrode and what the numbers and letters mean in the electrode classification number also touch on how your experience has been so far with FCAW</w:t>
      </w:r>
    </w:p>
    <w:p w:rsidR="00AC7006" w:rsidRDefault="00AC7006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1/30/19</w:t>
      </w:r>
      <w:r w:rsidR="00F22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Assignment 4:  :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one page paper covering shielding gas the different types of shielding gas how it affects the weld and what discontinuities can present themselves without proper shielding gas. </w:t>
      </w:r>
    </w:p>
    <w:p w:rsidR="00AC7006" w:rsidRDefault="00AC7006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2/5/19</w:t>
      </w:r>
      <w:r w:rsidR="00F22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 w:rsidRPr="00F82C45">
        <w:rPr>
          <w:rFonts w:ascii="Times New Roman" w:hAnsi="Times New Roman" w:cs="Times New Roman"/>
          <w:b/>
          <w:sz w:val="28"/>
          <w:szCs w:val="28"/>
        </w:rPr>
        <w:t>Assignment 5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F3CC4">
        <w:rPr>
          <w:rFonts w:ascii="Times New Roman" w:hAnsi="Times New Roman" w:cs="Times New Roman"/>
          <w:sz w:val="28"/>
          <w:szCs w:val="28"/>
        </w:rPr>
        <w:t>write a one page paper covering the different parts of the wire feeder from the electrode spool to the contact tip what each part does and how they affect the process.</w:t>
      </w:r>
    </w:p>
    <w:p w:rsidR="00BF3CC4" w:rsidRDefault="00BF3CC4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3CC4" w:rsidRPr="00BF3CC4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2/12/19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 Assignment 6</w:t>
      </w:r>
      <w:r w:rsidR="001C3DAF">
        <w:rPr>
          <w:rFonts w:ascii="Times New Roman" w:hAnsi="Times New Roman" w:cs="Times New Roman"/>
          <w:b/>
          <w:sz w:val="28"/>
          <w:szCs w:val="28"/>
        </w:rPr>
        <w:t>:</w:t>
      </w:r>
      <w:r w:rsidR="001C3DAF">
        <w:rPr>
          <w:rFonts w:ascii="Times New Roman" w:hAnsi="Times New Roman" w:cs="Times New Roman"/>
          <w:sz w:val="28"/>
          <w:szCs w:val="28"/>
        </w:rPr>
        <w:t xml:space="preserve"> write</w:t>
      </w:r>
      <w:r w:rsidR="00BF3CC4">
        <w:rPr>
          <w:rFonts w:ascii="Times New Roman" w:hAnsi="Times New Roman" w:cs="Times New Roman"/>
          <w:sz w:val="28"/>
          <w:szCs w:val="28"/>
        </w:rPr>
        <w:t xml:space="preserve"> a one page paper covering the complete process of setting up and welding out a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fcaw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aws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 structural bend test. </w:t>
      </w:r>
    </w:p>
    <w:p w:rsidR="00BF3CC4" w:rsidRDefault="00BF3CC4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Pr="00D16A3A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2/21/19</w:t>
      </w:r>
      <w:r w:rsidR="00BF3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 w:rsidRPr="00F82C45">
        <w:rPr>
          <w:rFonts w:ascii="Times New Roman" w:hAnsi="Times New Roman" w:cs="Times New Roman"/>
          <w:b/>
          <w:sz w:val="28"/>
          <w:szCs w:val="28"/>
        </w:rPr>
        <w:t>Assignment 7</w:t>
      </w:r>
      <w:r w:rsidR="00AC7006">
        <w:rPr>
          <w:rFonts w:ascii="Times New Roman" w:hAnsi="Times New Roman" w:cs="Times New Roman"/>
          <w:sz w:val="28"/>
          <w:szCs w:val="28"/>
        </w:rPr>
        <w:t xml:space="preserve">: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two page paper covering the last 7 weeks and how you feel your skill and knowledge of this process has developed. </w:t>
      </w: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/>
    <w:p w:rsidR="004E7919" w:rsidRDefault="004E7919"/>
    <w:sectPr w:rsidR="004E79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52661"/>
    <w:multiLevelType w:val="hybridMultilevel"/>
    <w:tmpl w:val="117C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F056A"/>
    <w:multiLevelType w:val="hybridMultilevel"/>
    <w:tmpl w:val="7FAEA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85DD0"/>
    <w:multiLevelType w:val="hybridMultilevel"/>
    <w:tmpl w:val="6F34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B340D"/>
    <w:multiLevelType w:val="hybridMultilevel"/>
    <w:tmpl w:val="D658A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33B3F"/>
    <w:rsid w:val="000B4ABA"/>
    <w:rsid w:val="000F4831"/>
    <w:rsid w:val="001C3DAF"/>
    <w:rsid w:val="0024535F"/>
    <w:rsid w:val="002830C6"/>
    <w:rsid w:val="003750E3"/>
    <w:rsid w:val="003776D7"/>
    <w:rsid w:val="004C0FA2"/>
    <w:rsid w:val="004C69C1"/>
    <w:rsid w:val="004E7919"/>
    <w:rsid w:val="00511266"/>
    <w:rsid w:val="005D76B0"/>
    <w:rsid w:val="006670DC"/>
    <w:rsid w:val="00711870"/>
    <w:rsid w:val="00722397"/>
    <w:rsid w:val="00793E75"/>
    <w:rsid w:val="008A561B"/>
    <w:rsid w:val="008C263F"/>
    <w:rsid w:val="008D1962"/>
    <w:rsid w:val="009B3A4F"/>
    <w:rsid w:val="009D5420"/>
    <w:rsid w:val="00A85308"/>
    <w:rsid w:val="00A8697D"/>
    <w:rsid w:val="00AC7006"/>
    <w:rsid w:val="00B913BA"/>
    <w:rsid w:val="00BA44EB"/>
    <w:rsid w:val="00BF3CC4"/>
    <w:rsid w:val="00C72F06"/>
    <w:rsid w:val="00CB038C"/>
    <w:rsid w:val="00E25532"/>
    <w:rsid w:val="00EA2926"/>
    <w:rsid w:val="00EC6534"/>
    <w:rsid w:val="00F02A6F"/>
    <w:rsid w:val="00F224DA"/>
    <w:rsid w:val="00F2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5DA1D3-3B4D-408F-9DC1-4CE173A0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paragraph" w:styleId="Heading1">
    <w:name w:val="heading 1"/>
    <w:basedOn w:val="Normal"/>
    <w:link w:val="Heading1Char"/>
    <w:uiPriority w:val="9"/>
    <w:qFormat/>
    <w:rsid w:val="00EC65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F4831"/>
    <w:pPr>
      <w:ind w:left="720"/>
      <w:contextualSpacing/>
    </w:pPr>
  </w:style>
  <w:style w:type="character" w:customStyle="1" w:styleId="intord1">
    <w:name w:val="intord1"/>
    <w:basedOn w:val="DefaultParagraphFont"/>
    <w:rsid w:val="00EC6534"/>
  </w:style>
  <w:style w:type="character" w:customStyle="1" w:styleId="Heading1Char">
    <w:name w:val="Heading 1 Char"/>
    <w:basedOn w:val="DefaultParagraphFont"/>
    <w:link w:val="Heading1"/>
    <w:uiPriority w:val="9"/>
    <w:rsid w:val="00EC65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6813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0469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80808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8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608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4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4482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80808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93ABCA</Template>
  <TotalTime>0</TotalTime>
  <Pages>5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2018-12-26T13:16:00Z</cp:lastPrinted>
  <dcterms:created xsi:type="dcterms:W3CDTF">2018-12-26T13:16:00Z</dcterms:created>
  <dcterms:modified xsi:type="dcterms:W3CDTF">2018-12-26T13:16:00Z</dcterms:modified>
</cp:coreProperties>
</file>